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745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E416E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E416E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74526" w:rsidRPr="0027452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74526" w:rsidRPr="00274526">
          <w:rPr>
            <w:rStyle w:val="aa"/>
          </w:rPr>
          <w:t>440052, г. Пенза, ул. Ново-Тамбовская, д.9;</w:t>
        </w:r>
        <w:r w:rsidR="00274526" w:rsidRPr="00274526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74526" w:rsidRPr="00274526">
          <w:rPr>
            <w:rStyle w:val="aa"/>
          </w:rPr>
          <w:t xml:space="preserve"> Поликлиника - Процедурный</w:t>
        </w:r>
        <w:r w:rsidR="00274526" w:rsidRPr="00274526">
          <w:rPr>
            <w:u w:val="single"/>
          </w:rPr>
          <w:t xml:space="preserve"> кабинет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74526" w:rsidRPr="00274526">
          <w:rPr>
            <w:u w:val="single"/>
          </w:rPr>
          <w:t xml:space="preserve"> 11091/021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74526" w:rsidRPr="00274526">
          <w:rPr>
            <w:rStyle w:val="aa"/>
          </w:rPr>
          <w:t xml:space="preserve"> Медицинская </w:t>
        </w:r>
        <w:r w:rsidR="00274526" w:rsidRPr="00274526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74526" w:rsidRPr="00274526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74526" w:rsidRPr="0027452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300B1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745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300B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300B1" w:rsidRPr="00751B84">
            <w:rPr>
              <w:rStyle w:val="ad"/>
              <w:sz w:val="20"/>
              <w:szCs w:val="20"/>
            </w:rPr>
            <w:fldChar w:fldCharType="separate"/>
          </w:r>
          <w:r w:rsidR="00274526">
            <w:rPr>
              <w:rStyle w:val="ad"/>
              <w:noProof/>
              <w:sz w:val="20"/>
              <w:szCs w:val="20"/>
            </w:rPr>
            <w:t>1</w:t>
          </w:r>
          <w:r w:rsidR="008300B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74526" w:rsidRPr="0027452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Процедурный кабинет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33718E5AC014D448BC9FEC68D9D35DA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21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1"/>
    <w:docVar w:name="rm_name" w:val=" Медицинская сестра процедурной "/>
    <w:docVar w:name="rm_number" w:val=" 11091/02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74526"/>
    <w:rsid w:val="00280807"/>
    <w:rsid w:val="002913A7"/>
    <w:rsid w:val="002A637C"/>
    <w:rsid w:val="002C72A6"/>
    <w:rsid w:val="002D3F08"/>
    <w:rsid w:val="002E55C6"/>
    <w:rsid w:val="00305B2F"/>
    <w:rsid w:val="00367816"/>
    <w:rsid w:val="003876C3"/>
    <w:rsid w:val="00391F05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4120E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300B1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84203"/>
    <w:rsid w:val="00BA5029"/>
    <w:rsid w:val="00BC2F3C"/>
    <w:rsid w:val="00BE7053"/>
    <w:rsid w:val="00C02721"/>
    <w:rsid w:val="00C47C9B"/>
    <w:rsid w:val="00C560AA"/>
    <w:rsid w:val="00C62B11"/>
    <w:rsid w:val="00CC78E3"/>
    <w:rsid w:val="00CE3307"/>
    <w:rsid w:val="00CF2E61"/>
    <w:rsid w:val="00CF7256"/>
    <w:rsid w:val="00D44BCE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159D"/>
    <w:rsid w:val="00F44452"/>
    <w:rsid w:val="00F46C61"/>
    <w:rsid w:val="00F51EF5"/>
    <w:rsid w:val="00F76072"/>
    <w:rsid w:val="00FA6250"/>
    <w:rsid w:val="00FB001B"/>
    <w:rsid w:val="00FC02C0"/>
    <w:rsid w:val="00FD0BA7"/>
    <w:rsid w:val="00FD2BA8"/>
    <w:rsid w:val="00FE4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2016-10-17T13:13:00Z</dcterms:created>
  <dcterms:modified xsi:type="dcterms:W3CDTF">2016-11-25T06:22:00Z</dcterms:modified>
</cp:coreProperties>
</file>